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B7D" w:rsidRDefault="009F2B7D" w:rsidP="009F2B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BOTELER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F2B7D" w:rsidRDefault="009F2B7D" w:rsidP="009F2B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2B7D" w:rsidRDefault="009F2B7D" w:rsidP="009F2B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2B7D" w:rsidRDefault="009F2B7D" w:rsidP="009F2B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Dorchester, Dorset, </w:t>
      </w:r>
    </w:p>
    <w:p w:rsidR="009F2B7D" w:rsidRDefault="009F2B7D" w:rsidP="009F2B7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into 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F2B7D" w:rsidRDefault="009F2B7D" w:rsidP="009F2B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21-105)</w:t>
      </w:r>
    </w:p>
    <w:p w:rsidR="009F2B7D" w:rsidRDefault="009F2B7D" w:rsidP="009F2B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2B7D" w:rsidRDefault="009F2B7D" w:rsidP="009F2B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F2B7D" w:rsidRDefault="009F2B7D" w:rsidP="009F2B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2015</w:t>
      </w:r>
      <w:bookmarkStart w:id="0" w:name="_GoBack"/>
      <w:bookmarkEnd w:id="0"/>
    </w:p>
    <w:sectPr w:rsidR="00DD5B8A" w:rsidRPr="009F2B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B7D" w:rsidRDefault="009F2B7D" w:rsidP="00564E3C">
      <w:pPr>
        <w:spacing w:after="0" w:line="240" w:lineRule="auto"/>
      </w:pPr>
      <w:r>
        <w:separator/>
      </w:r>
    </w:p>
  </w:endnote>
  <w:endnote w:type="continuationSeparator" w:id="0">
    <w:p w:rsidR="009F2B7D" w:rsidRDefault="009F2B7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F2B7D">
      <w:rPr>
        <w:rFonts w:ascii="Times New Roman" w:hAnsi="Times New Roman" w:cs="Times New Roman"/>
        <w:noProof/>
        <w:sz w:val="24"/>
        <w:szCs w:val="24"/>
      </w:rPr>
      <w:t>17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B7D" w:rsidRDefault="009F2B7D" w:rsidP="00564E3C">
      <w:pPr>
        <w:spacing w:after="0" w:line="240" w:lineRule="auto"/>
      </w:pPr>
      <w:r>
        <w:separator/>
      </w:r>
    </w:p>
  </w:footnote>
  <w:footnote w:type="continuationSeparator" w:id="0">
    <w:p w:rsidR="009F2B7D" w:rsidRDefault="009F2B7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7D"/>
    <w:rsid w:val="00372DC6"/>
    <w:rsid w:val="00564E3C"/>
    <w:rsid w:val="0064591D"/>
    <w:rsid w:val="009F2B7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17BE1"/>
  <w15:chartTrackingRefBased/>
  <w15:docId w15:val="{C226192D-B922-454C-9657-2EC6A752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9F2B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2015-11-17T22:06:00Z</dcterms:created>
  <dcterms:modified xsi:type="dcterms:W3CDTF">2015-11-17T22:07:00Z</dcterms:modified>
</cp:coreProperties>
</file>